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07617" w14:textId="77777777" w:rsidR="0023069C" w:rsidRDefault="00DE2BD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9C8339" wp14:editId="4462E298">
                <wp:simplePos x="0" y="0"/>
                <wp:positionH relativeFrom="column">
                  <wp:posOffset>282101</wp:posOffset>
                </wp:positionH>
                <wp:positionV relativeFrom="paragraph">
                  <wp:posOffset>3005847</wp:posOffset>
                </wp:positionV>
                <wp:extent cx="4834647" cy="294449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4647" cy="2944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8364" w14:textId="77777777" w:rsidR="0001774C" w:rsidRPr="00124228" w:rsidRDefault="008E3962" w:rsidP="006A6B92">
                            <w:pPr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124228">
                              <w:rPr>
                                <w:b/>
                                <w:sz w:val="23"/>
                                <w:szCs w:val="23"/>
                              </w:rPr>
                              <w:t>[</w:t>
                            </w:r>
                            <w:r w:rsidR="00124228" w:rsidRPr="00124228">
                              <w:rPr>
                                <w:b/>
                                <w:sz w:val="23"/>
                                <w:szCs w:val="23"/>
                              </w:rPr>
                              <w:t>Explain details of trip</w:t>
                            </w:r>
                            <w:r w:rsidR="00DE2BD5">
                              <w:rPr>
                                <w:b/>
                                <w:sz w:val="23"/>
                                <w:szCs w:val="23"/>
                              </w:rPr>
                              <w:t>:</w:t>
                            </w:r>
                            <w:r w:rsidR="00124228" w:rsidRPr="00124228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what you will do, where, what personal training and development you’ll receive, etc.]</w:t>
                            </w:r>
                          </w:p>
                          <w:p w14:paraId="36037110" w14:textId="77777777" w:rsidR="00124228" w:rsidRDefault="00124228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D155592" w14:textId="77777777" w:rsidR="004461A2" w:rsidRDefault="004461A2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768084F2" w14:textId="77777777" w:rsidR="004461A2" w:rsidRDefault="004461A2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5987AFE" w14:textId="77777777" w:rsidR="00DE2BD5" w:rsidRDefault="00DE2BD5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5B330F3" w14:textId="77777777" w:rsidR="00DE2BD5" w:rsidRDefault="00DE2BD5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669A97A" w14:textId="77777777" w:rsidR="004461A2" w:rsidRDefault="004461A2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0E9786F0" w14:textId="069F066F" w:rsidR="00124228" w:rsidRPr="0023069C" w:rsidRDefault="00124228" w:rsidP="006A6B92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Not only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 xml:space="preserve">will I 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engage directly in expanding the Kingdom and sharing the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g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ospel in 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[</w:t>
                            </w:r>
                            <w:r>
                              <w:rPr>
                                <w:b/>
                                <w:sz w:val="23"/>
                              </w:rPr>
                              <w:t>country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>, I am also eager to see how God will shape my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 xml:space="preserve"> life through this experience. T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hese trips are designed to give team participants hands-on mission experience, </w:t>
                            </w:r>
                            <w:proofErr w:type="gramStart"/>
                            <w:r w:rsidR="001141AC">
                              <w:rPr>
                                <w:sz w:val="23"/>
                                <w:szCs w:val="23"/>
                              </w:rPr>
                              <w:t>and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 also</w:t>
                            </w:r>
                            <w:proofErr w:type="gramEnd"/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, through training and </w:t>
                            </w:r>
                            <w:r w:rsidR="00E118B7">
                              <w:rPr>
                                <w:sz w:val="23"/>
                                <w:szCs w:val="23"/>
                              </w:rPr>
                              <w:t>Life-t</w:t>
                            </w:r>
                            <w:r w:rsidR="00330E08">
                              <w:rPr>
                                <w:sz w:val="23"/>
                                <w:szCs w:val="23"/>
                              </w:rPr>
                              <w:t>o</w:t>
                            </w:r>
                            <w:r w:rsidR="00E118B7">
                              <w:rPr>
                                <w:sz w:val="23"/>
                                <w:szCs w:val="23"/>
                              </w:rPr>
                              <w:t>-Life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 xml:space="preserve"> discipleship</w:t>
                            </w:r>
                            <w:r w:rsidR="00404DDB">
                              <w:rPr>
                                <w:sz w:val="23"/>
                                <w:szCs w:val="23"/>
                              </w:rPr>
                              <w:t xml:space="preserve"> with our team leaders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>, to d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eepen our own walk with Jesus. Learning more about God and myself through this cross-cultural experience is what excites me most about the</w:t>
                            </w:r>
                            <w:r w:rsidR="004461A2">
                              <w:rPr>
                                <w:sz w:val="23"/>
                                <w:szCs w:val="23"/>
                              </w:rPr>
                              <w:t xml:space="preserve"> upcoming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124228">
                              <w:rPr>
                                <w:sz w:val="23"/>
                                <w:szCs w:val="23"/>
                              </w:rPr>
                              <w:t>adventure.</w:t>
                            </w:r>
                            <w:r w:rsidR="00DF5736">
                              <w:rPr>
                                <w:sz w:val="23"/>
                                <w:szCs w:val="23"/>
                              </w:rPr>
                              <w:t xml:space="preserve"> I know God has something significant planned both for the people of </w:t>
                            </w:r>
                            <w:r w:rsidR="00DF5736" w:rsidRPr="00962E9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[country]</w:t>
                            </w:r>
                            <w:r w:rsidR="00962E98">
                              <w:rPr>
                                <w:sz w:val="23"/>
                                <w:szCs w:val="23"/>
                              </w:rPr>
                              <w:t xml:space="preserve"> and for me.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C833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2.2pt;margin-top:236.7pt;width:380.7pt;height:23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" filled="f" stroked="f" strokeweight=".5pt">
                <v:textbox>
                  <w:txbxContent>
                    <w:p w14:paraId="63FE8364" w14:textId="77777777" w:rsidR="0001774C" w:rsidRPr="00124228" w:rsidRDefault="008E3962" w:rsidP="006A6B92">
                      <w:pPr>
                        <w:rPr>
                          <w:b/>
                          <w:sz w:val="23"/>
                          <w:szCs w:val="23"/>
                        </w:rPr>
                      </w:pPr>
                      <w:r w:rsidRPr="00124228">
                        <w:rPr>
                          <w:b/>
                          <w:sz w:val="23"/>
                          <w:szCs w:val="23"/>
                        </w:rPr>
                        <w:t>[</w:t>
                      </w:r>
                      <w:r w:rsidR="00124228" w:rsidRPr="00124228">
                        <w:rPr>
                          <w:b/>
                          <w:sz w:val="23"/>
                          <w:szCs w:val="23"/>
                        </w:rPr>
                        <w:t>Explain details of trip</w:t>
                      </w:r>
                      <w:r w:rsidR="00DE2BD5">
                        <w:rPr>
                          <w:b/>
                          <w:sz w:val="23"/>
                          <w:szCs w:val="23"/>
                        </w:rPr>
                        <w:t>:</w:t>
                      </w:r>
                      <w:r w:rsidR="00124228" w:rsidRPr="00124228">
                        <w:rPr>
                          <w:b/>
                          <w:sz w:val="23"/>
                          <w:szCs w:val="23"/>
                        </w:rPr>
                        <w:t xml:space="preserve"> what you will do, where, what personal training and development you’ll receive, etc.]</w:t>
                      </w:r>
                    </w:p>
                    <w:p w14:paraId="36037110" w14:textId="77777777" w:rsidR="00124228" w:rsidRDefault="00124228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3D155592" w14:textId="77777777" w:rsidR="004461A2" w:rsidRDefault="004461A2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768084F2" w14:textId="77777777" w:rsidR="004461A2" w:rsidRDefault="004461A2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35987AFE" w14:textId="77777777" w:rsidR="00DE2BD5" w:rsidRDefault="00DE2BD5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35B330F3" w14:textId="77777777" w:rsidR="00DE2BD5" w:rsidRDefault="00DE2BD5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3669A97A" w14:textId="77777777" w:rsidR="004461A2" w:rsidRDefault="004461A2" w:rsidP="006A6B92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0E9786F0" w14:textId="069F066F" w:rsidR="00124228" w:rsidRPr="0023069C" w:rsidRDefault="00124228" w:rsidP="006A6B92">
                      <w:pPr>
                        <w:rPr>
                          <w:sz w:val="23"/>
                          <w:szCs w:val="23"/>
                        </w:rPr>
                      </w:pPr>
                      <w:r w:rsidRPr="00124228">
                        <w:rPr>
                          <w:sz w:val="23"/>
                          <w:szCs w:val="23"/>
                        </w:rPr>
                        <w:t xml:space="preserve">Not only </w:t>
                      </w:r>
                      <w:r>
                        <w:rPr>
                          <w:sz w:val="23"/>
                          <w:szCs w:val="23"/>
                        </w:rPr>
                        <w:t xml:space="preserve">will I </w:t>
                      </w:r>
                      <w:r w:rsidRPr="00124228">
                        <w:rPr>
                          <w:sz w:val="23"/>
                          <w:szCs w:val="23"/>
                        </w:rPr>
                        <w:t xml:space="preserve">engage directly in expanding the Kingdom and sharing the </w:t>
                      </w:r>
                      <w:r>
                        <w:rPr>
                          <w:sz w:val="23"/>
                          <w:szCs w:val="23"/>
                        </w:rPr>
                        <w:t>g</w:t>
                      </w:r>
                      <w:r w:rsidRPr="00124228">
                        <w:rPr>
                          <w:sz w:val="23"/>
                          <w:szCs w:val="23"/>
                        </w:rPr>
                        <w:t xml:space="preserve">ospel in </w:t>
                      </w:r>
                      <w:r w:rsidRPr="00DD5B11">
                        <w:rPr>
                          <w:b/>
                          <w:sz w:val="23"/>
                        </w:rPr>
                        <w:t>[</w:t>
                      </w:r>
                      <w:r>
                        <w:rPr>
                          <w:b/>
                          <w:sz w:val="23"/>
                        </w:rPr>
                        <w:t>country</w:t>
                      </w:r>
                      <w:r w:rsidRPr="00DD5B11">
                        <w:rPr>
                          <w:b/>
                          <w:sz w:val="23"/>
                        </w:rPr>
                        <w:t>]</w:t>
                      </w:r>
                      <w:r w:rsidRPr="00124228">
                        <w:rPr>
                          <w:sz w:val="23"/>
                          <w:szCs w:val="23"/>
                        </w:rPr>
                        <w:t>, I am also eager to see how God will shape my</w:t>
                      </w:r>
                      <w:r>
                        <w:rPr>
                          <w:sz w:val="23"/>
                          <w:szCs w:val="23"/>
                        </w:rPr>
                        <w:t xml:space="preserve"> life through this experience. T</w:t>
                      </w:r>
                      <w:r w:rsidRPr="00124228">
                        <w:rPr>
                          <w:sz w:val="23"/>
                          <w:szCs w:val="23"/>
                        </w:rPr>
                        <w:t xml:space="preserve">hese trips are designed to give team participants hands-on mission experience, </w:t>
                      </w:r>
                      <w:proofErr w:type="gramStart"/>
                      <w:r w:rsidR="001141AC">
                        <w:rPr>
                          <w:sz w:val="23"/>
                          <w:szCs w:val="23"/>
                        </w:rPr>
                        <w:t>and</w:t>
                      </w:r>
                      <w:r w:rsidRPr="00124228">
                        <w:rPr>
                          <w:sz w:val="23"/>
                          <w:szCs w:val="23"/>
                        </w:rPr>
                        <w:t xml:space="preserve"> also</w:t>
                      </w:r>
                      <w:proofErr w:type="gramEnd"/>
                      <w:r w:rsidRPr="00124228">
                        <w:rPr>
                          <w:sz w:val="23"/>
                          <w:szCs w:val="23"/>
                        </w:rPr>
                        <w:t xml:space="preserve">, through training and </w:t>
                      </w:r>
                      <w:r w:rsidR="00E118B7">
                        <w:rPr>
                          <w:sz w:val="23"/>
                          <w:szCs w:val="23"/>
                        </w:rPr>
                        <w:t>Life-t</w:t>
                      </w:r>
                      <w:r w:rsidR="00330E08">
                        <w:rPr>
                          <w:sz w:val="23"/>
                          <w:szCs w:val="23"/>
                        </w:rPr>
                        <w:t>o</w:t>
                      </w:r>
                      <w:r w:rsidR="00E118B7">
                        <w:rPr>
                          <w:sz w:val="23"/>
                          <w:szCs w:val="23"/>
                        </w:rPr>
                        <w:t>-Life</w:t>
                      </w:r>
                      <w:r w:rsidRPr="00124228">
                        <w:rPr>
                          <w:sz w:val="23"/>
                          <w:szCs w:val="23"/>
                        </w:rPr>
                        <w:t xml:space="preserve"> discipleship</w:t>
                      </w:r>
                      <w:r w:rsidR="00404DDB">
                        <w:rPr>
                          <w:sz w:val="23"/>
                          <w:szCs w:val="23"/>
                        </w:rPr>
                        <w:t xml:space="preserve"> with our team leaders</w:t>
                      </w:r>
                      <w:r w:rsidRPr="00124228">
                        <w:rPr>
                          <w:sz w:val="23"/>
                          <w:szCs w:val="23"/>
                        </w:rPr>
                        <w:t>, to d</w:t>
                      </w:r>
                      <w:r>
                        <w:rPr>
                          <w:sz w:val="23"/>
                          <w:szCs w:val="23"/>
                        </w:rPr>
                        <w:t>eepen our own walk with Jesus. Learning more about God and myself through this cross-cultural experience is what excites me most about the</w:t>
                      </w:r>
                      <w:r w:rsidR="004461A2">
                        <w:rPr>
                          <w:sz w:val="23"/>
                          <w:szCs w:val="23"/>
                        </w:rPr>
                        <w:t xml:space="preserve"> upcoming</w:t>
                      </w:r>
                      <w:r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Pr="00124228">
                        <w:rPr>
                          <w:sz w:val="23"/>
                          <w:szCs w:val="23"/>
                        </w:rPr>
                        <w:t>adventure.</w:t>
                      </w:r>
                      <w:r w:rsidR="00DF5736">
                        <w:rPr>
                          <w:sz w:val="23"/>
                          <w:szCs w:val="23"/>
                        </w:rPr>
                        <w:t xml:space="preserve"> I know God has something significant planned both for the people of </w:t>
                      </w:r>
                      <w:r w:rsidR="00DF5736" w:rsidRPr="00962E98">
                        <w:rPr>
                          <w:b/>
                          <w:bCs/>
                          <w:sz w:val="23"/>
                          <w:szCs w:val="23"/>
                        </w:rPr>
                        <w:t>[country]</w:t>
                      </w:r>
                      <w:r w:rsidR="00962E98">
                        <w:rPr>
                          <w:sz w:val="23"/>
                          <w:szCs w:val="23"/>
                        </w:rPr>
                        <w:t xml:space="preserve"> and for me.</w:t>
                      </w:r>
                    </w:p>
                  </w:txbxContent>
                </v:textbox>
              </v:shape>
            </w:pict>
          </mc:Fallback>
        </mc:AlternateContent>
      </w:r>
      <w:r w:rsidR="008769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BC699" wp14:editId="131EAC35">
                <wp:simplePos x="0" y="0"/>
                <wp:positionH relativeFrom="column">
                  <wp:posOffset>252919</wp:posOffset>
                </wp:positionH>
                <wp:positionV relativeFrom="paragraph">
                  <wp:posOffset>5950343</wp:posOffset>
                </wp:positionV>
                <wp:extent cx="7239000" cy="3377876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33778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5AB366" w14:textId="77777777" w:rsidR="002F51D7" w:rsidRPr="00514C1A" w:rsidRDefault="002F51D7" w:rsidP="002F51D7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color w:val="E36B2A"/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To go, I must </w:t>
                            </w:r>
                            <w:r w:rsidRPr="00460AB4">
                              <w:rPr>
                                <w:sz w:val="23"/>
                              </w:rPr>
                              <w:t xml:space="preserve">raise </w:t>
                            </w:r>
                            <w:r w:rsidRPr="004B037A">
                              <w:rPr>
                                <w:b/>
                                <w:sz w:val="23"/>
                              </w:rPr>
                              <w:t>[$</w:t>
                            </w:r>
                            <w:proofErr w:type="gramStart"/>
                            <w:r w:rsidRPr="004B037A">
                              <w:rPr>
                                <w:b/>
                                <w:sz w:val="23"/>
                              </w:rPr>
                              <w:t>X,XXX</w:t>
                            </w:r>
                            <w:proofErr w:type="gramEnd"/>
                            <w:r w:rsidRPr="004B037A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Pr="00460AB4">
                              <w:rPr>
                                <w:sz w:val="23"/>
                              </w:rPr>
                              <w:t>.</w:t>
                            </w:r>
                            <w:r>
                              <w:rPr>
                                <w:sz w:val="23"/>
                              </w:rPr>
                              <w:t xml:space="preserve"> This will cover travel, lodging, food, and ministry expenses</w:t>
                            </w:r>
                            <w:r w:rsidRPr="00690514">
                              <w:rPr>
                                <w:color w:val="E16B2A"/>
                                <w:sz w:val="23"/>
                              </w:rPr>
                              <w:t xml:space="preserve">. </w:t>
                            </w:r>
                            <w:r w:rsidR="00C40369" w:rsidRPr="00690514">
                              <w:rPr>
                                <w:b/>
                                <w:color w:val="E16B2A"/>
                                <w:sz w:val="23"/>
                              </w:rPr>
                              <w:t>To reach this goal, I’ll need gifts of $100, $200, and even $500 and $1,000.</w:t>
                            </w:r>
                            <w:r w:rsidR="00C40369">
                              <w:rPr>
                                <w:b/>
                                <w:color w:val="E16B2A"/>
                                <w:sz w:val="23"/>
                              </w:rPr>
                              <w:t xml:space="preserve"> </w:t>
                            </w:r>
                            <w:r w:rsidRPr="00690514">
                              <w:rPr>
                                <w:b/>
                                <w:color w:val="E16B2A"/>
                                <w:sz w:val="23"/>
                              </w:rPr>
                              <w:t>Will you pray about giving a gift by [date]?</w:t>
                            </w:r>
                          </w:p>
                          <w:p w14:paraId="49A0F6CB" w14:textId="77777777" w:rsidR="006A6B92" w:rsidRDefault="006A6B92" w:rsidP="00DE2BD5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3F28A010" w14:textId="77777777" w:rsidR="00411726" w:rsidRDefault="00C40369" w:rsidP="00C40369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Thanks for considering this request. I believe God will use my </w:t>
                            </w:r>
                            <w:r w:rsidR="004461A2">
                              <w:rPr>
                                <w:sz w:val="23"/>
                              </w:rPr>
                              <w:t>willing obedience</w:t>
                            </w:r>
                            <w:r>
                              <w:rPr>
                                <w:sz w:val="23"/>
                              </w:rPr>
                              <w:t xml:space="preserve"> to go and your willingness to pray and give to </w:t>
                            </w:r>
                            <w:r w:rsidR="004461A2">
                              <w:rPr>
                                <w:sz w:val="23"/>
                              </w:rPr>
                              <w:t>make an eternal impact in people’s lives in</w:t>
                            </w:r>
                            <w:r>
                              <w:rPr>
                                <w:sz w:val="23"/>
                              </w:rPr>
                              <w:t xml:space="preserve"> 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[</w:t>
                            </w:r>
                            <w:r>
                              <w:rPr>
                                <w:b/>
                                <w:sz w:val="23"/>
                              </w:rPr>
                              <w:t>country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Pr="00C40369">
                              <w:rPr>
                                <w:sz w:val="23"/>
                              </w:rPr>
                              <w:t>.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="00411726">
                              <w:rPr>
                                <w:sz w:val="23"/>
                              </w:rPr>
                              <w:t xml:space="preserve">I also </w:t>
                            </w:r>
                            <w:r w:rsidR="004461A2">
                              <w:rPr>
                                <w:sz w:val="23"/>
                              </w:rPr>
                              <w:t xml:space="preserve">sense </w:t>
                            </w:r>
                            <w:r w:rsidR="00411726">
                              <w:rPr>
                                <w:sz w:val="23"/>
                              </w:rPr>
                              <w:t xml:space="preserve">this summer is going to be significant </w:t>
                            </w:r>
                            <w:r w:rsidR="004461A2">
                              <w:rPr>
                                <w:sz w:val="23"/>
                              </w:rPr>
                              <w:t>in my own spiritual life and personal development</w:t>
                            </w:r>
                            <w:r w:rsidR="00411726">
                              <w:rPr>
                                <w:sz w:val="23"/>
                              </w:rPr>
                              <w:t xml:space="preserve">. </w:t>
                            </w:r>
                            <w:r w:rsidR="004461A2">
                              <w:rPr>
                                <w:sz w:val="23"/>
                              </w:rPr>
                              <w:t xml:space="preserve">Thank you for </w:t>
                            </w:r>
                            <w:r w:rsidR="00404DDB">
                              <w:rPr>
                                <w:sz w:val="23"/>
                              </w:rPr>
                              <w:t>praying about</w:t>
                            </w:r>
                            <w:r w:rsidR="004461A2">
                              <w:rPr>
                                <w:sz w:val="23"/>
                              </w:rPr>
                              <w:t xml:space="preserve"> joining me on this journey with your partnership!</w:t>
                            </w:r>
                          </w:p>
                          <w:p w14:paraId="1491693F" w14:textId="77777777" w:rsidR="00411726" w:rsidRDefault="00411726" w:rsidP="00C40369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297F4ACA" w14:textId="77777777" w:rsidR="00C40369" w:rsidRPr="00D67CC0" w:rsidRDefault="00C40369" w:rsidP="00C40369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I’ll call soon to see how God is leading you regarding </w:t>
                            </w:r>
                            <w:r w:rsidR="004461A2">
                              <w:rPr>
                                <w:sz w:val="23"/>
                              </w:rPr>
                              <w:t>supporting me</w:t>
                            </w:r>
                            <w:r>
                              <w:rPr>
                                <w:sz w:val="23"/>
                              </w:rPr>
                              <w:t xml:space="preserve"> and to catch up with </w:t>
                            </w:r>
                            <w:r w:rsidR="004461A2">
                              <w:rPr>
                                <w:sz w:val="23"/>
                              </w:rPr>
                              <w:t>what God is doing in your life</w:t>
                            </w:r>
                            <w:r>
                              <w:rPr>
                                <w:sz w:val="23"/>
                              </w:rPr>
                              <w:t>, too.</w:t>
                            </w:r>
                          </w:p>
                          <w:p w14:paraId="1364E401" w14:textId="77777777" w:rsidR="00C40369" w:rsidRDefault="00C40369" w:rsidP="002F51D7">
                            <w:pPr>
                              <w:spacing w:after="120"/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208BABD1" w14:textId="77777777" w:rsidR="002F51D7" w:rsidRDefault="002F51D7" w:rsidP="002F51D7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>Sincerely,</w:t>
                            </w:r>
                          </w:p>
                          <w:p w14:paraId="294B4645" w14:textId="77777777" w:rsidR="002F51D7" w:rsidRDefault="002F51D7" w:rsidP="002F51D7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47D39AA2" w14:textId="77777777" w:rsidR="002F51D7" w:rsidRPr="004B037A" w:rsidRDefault="002F51D7" w:rsidP="002F51D7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3"/>
                              </w:rPr>
                            </w:pPr>
                            <w:r w:rsidRPr="004B037A">
                              <w:rPr>
                                <w:b/>
                                <w:sz w:val="23"/>
                              </w:rPr>
                              <w:t>[Hand-written signature]</w:t>
                            </w:r>
                          </w:p>
                          <w:p w14:paraId="1BE02354" w14:textId="77777777" w:rsidR="002F51D7" w:rsidRDefault="002F51D7" w:rsidP="002F51D7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00B80544" w14:textId="61B04D2A" w:rsidR="002F51D7" w:rsidRPr="00DE2BD5" w:rsidRDefault="002F51D7" w:rsidP="009F2A02">
                            <w:pPr>
                              <w:rPr>
                                <w:color w:val="000000" w:themeColor="text1"/>
                                <w:sz w:val="23"/>
                                <w:szCs w:val="23"/>
                              </w:rPr>
                            </w:pPr>
                            <w:r w:rsidRPr="00DE2BD5">
                              <w:rPr>
                                <w:sz w:val="23"/>
                                <w:szCs w:val="23"/>
                              </w:rPr>
                              <w:t xml:space="preserve">P.S. </w:t>
                            </w:r>
                            <w:r w:rsidR="0087691A" w:rsidRPr="00DE2BD5">
                              <w:rPr>
                                <w:sz w:val="23"/>
                                <w:szCs w:val="23"/>
                              </w:rPr>
                              <w:t xml:space="preserve">It’s important that all my funds are in by </w:t>
                            </w:r>
                            <w:r w:rsidR="0087691A" w:rsidRPr="00DE2BD5">
                              <w:rPr>
                                <w:b/>
                                <w:sz w:val="23"/>
                                <w:szCs w:val="23"/>
                              </w:rPr>
                              <w:t>[date]</w:t>
                            </w:r>
                            <w:r w:rsidR="0087691A" w:rsidRPr="00DE2BD5">
                              <w:rPr>
                                <w:sz w:val="23"/>
                                <w:szCs w:val="23"/>
                              </w:rPr>
                              <w:t xml:space="preserve"> so I can purchase my plane tickets </w:t>
                            </w:r>
                            <w:r w:rsidR="001141AC">
                              <w:rPr>
                                <w:sz w:val="23"/>
                                <w:szCs w:val="23"/>
                              </w:rPr>
                              <w:t xml:space="preserve">and </w:t>
                            </w:r>
                            <w:r w:rsidR="0087691A" w:rsidRPr="00DE2BD5">
                              <w:rPr>
                                <w:sz w:val="23"/>
                                <w:szCs w:val="23"/>
                              </w:rPr>
                              <w:t xml:space="preserve">make other important preparations. May I hear from you by then? Give online at </w:t>
                            </w:r>
                            <w:r w:rsidR="0087691A" w:rsidRPr="00DE2BD5">
                              <w:rPr>
                                <w:b/>
                                <w:sz w:val="23"/>
                                <w:szCs w:val="23"/>
                              </w:rPr>
                              <w:t>[</w:t>
                            </w:r>
                            <w:r w:rsidR="00E118B7">
                              <w:rPr>
                                <w:b/>
                                <w:sz w:val="23"/>
                                <w:szCs w:val="23"/>
                              </w:rPr>
                              <w:t>navigators.org/staff</w:t>
                            </w:r>
                            <w:r w:rsidR="0087691A" w:rsidRPr="00DE2BD5">
                              <w:rPr>
                                <w:b/>
                                <w:sz w:val="23"/>
                                <w:szCs w:val="23"/>
                              </w:rPr>
                              <w:t>/</w:t>
                            </w:r>
                            <w:proofErr w:type="spellStart"/>
                            <w:r w:rsidR="0087691A" w:rsidRPr="00DE2BD5">
                              <w:rPr>
                                <w:b/>
                                <w:sz w:val="23"/>
                                <w:szCs w:val="23"/>
                              </w:rPr>
                              <w:t>NavID</w:t>
                            </w:r>
                            <w:proofErr w:type="spellEnd"/>
                            <w:r w:rsidR="0087691A" w:rsidRPr="00DE2BD5">
                              <w:rPr>
                                <w:b/>
                                <w:sz w:val="23"/>
                                <w:szCs w:val="23"/>
                              </w:rPr>
                              <w:t>]</w:t>
                            </w:r>
                            <w:r w:rsidR="0087691A" w:rsidRPr="00DE2BD5">
                              <w:rPr>
                                <w:sz w:val="23"/>
                                <w:szCs w:val="23"/>
                              </w:rPr>
                              <w:t>, or fill out and return the enclosed card</w:t>
                            </w:r>
                            <w:r w:rsidR="00D121E5" w:rsidRPr="00DE2BD5">
                              <w:rPr>
                                <w:sz w:val="23"/>
                                <w:szCs w:val="23"/>
                              </w:rPr>
                              <w:t>. (Make checks payable to The Navigators.)</w:t>
                            </w:r>
                            <w:r w:rsidR="0087691A" w:rsidRPr="00DE2BD5">
                              <w:rPr>
                                <w:sz w:val="23"/>
                                <w:szCs w:val="23"/>
                              </w:rPr>
                              <w:t xml:space="preserve"> Thank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BC699" id="Text Box 9" o:spid="_x0000_s1027" type="#_x0000_t202" style="position:absolute;margin-left:19.9pt;margin-top:468.55pt;width:570pt;height:265.9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" filled="f" stroked="f" strokeweight=".5pt">
                <v:textbox>
                  <w:txbxContent>
                    <w:p w14:paraId="035AB366" w14:textId="77777777" w:rsidR="002F51D7" w:rsidRPr="00514C1A" w:rsidRDefault="002F51D7" w:rsidP="002F51D7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color w:val="E36B2A"/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To go, I must </w:t>
                      </w:r>
                      <w:r w:rsidRPr="00460AB4">
                        <w:rPr>
                          <w:sz w:val="23"/>
                        </w:rPr>
                        <w:t xml:space="preserve">raise </w:t>
                      </w:r>
                      <w:r w:rsidRPr="004B037A">
                        <w:rPr>
                          <w:b/>
                          <w:sz w:val="23"/>
                        </w:rPr>
                        <w:t>[$</w:t>
                      </w:r>
                      <w:proofErr w:type="gramStart"/>
                      <w:r w:rsidRPr="004B037A">
                        <w:rPr>
                          <w:b/>
                          <w:sz w:val="23"/>
                        </w:rPr>
                        <w:t>X,XXX</w:t>
                      </w:r>
                      <w:proofErr w:type="gramEnd"/>
                      <w:r w:rsidRPr="004B037A">
                        <w:rPr>
                          <w:b/>
                          <w:sz w:val="23"/>
                        </w:rPr>
                        <w:t>]</w:t>
                      </w:r>
                      <w:r w:rsidRPr="00460AB4">
                        <w:rPr>
                          <w:sz w:val="23"/>
                        </w:rPr>
                        <w:t>.</w:t>
                      </w:r>
                      <w:r>
                        <w:rPr>
                          <w:sz w:val="23"/>
                        </w:rPr>
                        <w:t xml:space="preserve"> This will cover travel, lodging, food, and ministry expenses</w:t>
                      </w:r>
                      <w:r w:rsidRPr="00690514">
                        <w:rPr>
                          <w:color w:val="E16B2A"/>
                          <w:sz w:val="23"/>
                        </w:rPr>
                        <w:t xml:space="preserve">. </w:t>
                      </w:r>
                      <w:r w:rsidR="00C40369" w:rsidRPr="00690514">
                        <w:rPr>
                          <w:b/>
                          <w:color w:val="E16B2A"/>
                          <w:sz w:val="23"/>
                        </w:rPr>
                        <w:t>To reach this goal, I’ll need gifts of $100, $200, and even $500 and $1,000.</w:t>
                      </w:r>
                      <w:r w:rsidR="00C40369">
                        <w:rPr>
                          <w:b/>
                          <w:color w:val="E16B2A"/>
                          <w:sz w:val="23"/>
                        </w:rPr>
                        <w:t xml:space="preserve"> </w:t>
                      </w:r>
                      <w:r w:rsidRPr="00690514">
                        <w:rPr>
                          <w:b/>
                          <w:color w:val="E16B2A"/>
                          <w:sz w:val="23"/>
                        </w:rPr>
                        <w:t>Will you pray about giving a gift by [date]?</w:t>
                      </w:r>
                    </w:p>
                    <w:p w14:paraId="49A0F6CB" w14:textId="77777777" w:rsidR="006A6B92" w:rsidRDefault="006A6B92" w:rsidP="00DE2BD5">
                      <w:pPr>
                        <w:rPr>
                          <w:sz w:val="23"/>
                          <w:szCs w:val="23"/>
                        </w:rPr>
                      </w:pPr>
                    </w:p>
                    <w:p w14:paraId="3F28A010" w14:textId="77777777" w:rsidR="00411726" w:rsidRDefault="00C40369" w:rsidP="00C40369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Thanks for considering this request. I believe God will use my </w:t>
                      </w:r>
                      <w:r w:rsidR="004461A2">
                        <w:rPr>
                          <w:sz w:val="23"/>
                        </w:rPr>
                        <w:t>willing obedience</w:t>
                      </w:r>
                      <w:r>
                        <w:rPr>
                          <w:sz w:val="23"/>
                        </w:rPr>
                        <w:t xml:space="preserve"> to go and your willingness to pray and give to </w:t>
                      </w:r>
                      <w:r w:rsidR="004461A2">
                        <w:rPr>
                          <w:sz w:val="23"/>
                        </w:rPr>
                        <w:t>make an eternal impact in people’s lives in</w:t>
                      </w:r>
                      <w:r>
                        <w:rPr>
                          <w:sz w:val="23"/>
                        </w:rPr>
                        <w:t xml:space="preserve"> </w:t>
                      </w:r>
                      <w:r w:rsidRPr="00DD5B11">
                        <w:rPr>
                          <w:b/>
                          <w:sz w:val="23"/>
                        </w:rPr>
                        <w:t>[</w:t>
                      </w:r>
                      <w:r>
                        <w:rPr>
                          <w:b/>
                          <w:sz w:val="23"/>
                        </w:rPr>
                        <w:t>country</w:t>
                      </w:r>
                      <w:r w:rsidRPr="00DD5B11">
                        <w:rPr>
                          <w:b/>
                          <w:sz w:val="23"/>
                        </w:rPr>
                        <w:t>]</w:t>
                      </w:r>
                      <w:r w:rsidRPr="00C40369">
                        <w:rPr>
                          <w:sz w:val="23"/>
                        </w:rPr>
                        <w:t>.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 w:rsidR="00411726">
                        <w:rPr>
                          <w:sz w:val="23"/>
                        </w:rPr>
                        <w:t xml:space="preserve">I also </w:t>
                      </w:r>
                      <w:r w:rsidR="004461A2">
                        <w:rPr>
                          <w:sz w:val="23"/>
                        </w:rPr>
                        <w:t xml:space="preserve">sense </w:t>
                      </w:r>
                      <w:r w:rsidR="00411726">
                        <w:rPr>
                          <w:sz w:val="23"/>
                        </w:rPr>
                        <w:t xml:space="preserve">this summer is going to be significant </w:t>
                      </w:r>
                      <w:r w:rsidR="004461A2">
                        <w:rPr>
                          <w:sz w:val="23"/>
                        </w:rPr>
                        <w:t>in my own spiritual life and personal development</w:t>
                      </w:r>
                      <w:r w:rsidR="00411726">
                        <w:rPr>
                          <w:sz w:val="23"/>
                        </w:rPr>
                        <w:t xml:space="preserve">. </w:t>
                      </w:r>
                      <w:r w:rsidR="004461A2">
                        <w:rPr>
                          <w:sz w:val="23"/>
                        </w:rPr>
                        <w:t xml:space="preserve">Thank you for </w:t>
                      </w:r>
                      <w:r w:rsidR="00404DDB">
                        <w:rPr>
                          <w:sz w:val="23"/>
                        </w:rPr>
                        <w:t>praying about</w:t>
                      </w:r>
                      <w:r w:rsidR="004461A2">
                        <w:rPr>
                          <w:sz w:val="23"/>
                        </w:rPr>
                        <w:t xml:space="preserve"> joining me on this journey with your partnership!</w:t>
                      </w:r>
                    </w:p>
                    <w:p w14:paraId="1491693F" w14:textId="77777777" w:rsidR="00411726" w:rsidRDefault="00411726" w:rsidP="00C40369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297F4ACA" w14:textId="77777777" w:rsidR="00C40369" w:rsidRPr="00D67CC0" w:rsidRDefault="00C40369" w:rsidP="00C40369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I’ll call soon to see how God is leading you regarding </w:t>
                      </w:r>
                      <w:r w:rsidR="004461A2">
                        <w:rPr>
                          <w:sz w:val="23"/>
                        </w:rPr>
                        <w:t>supporting me</w:t>
                      </w:r>
                      <w:r>
                        <w:rPr>
                          <w:sz w:val="23"/>
                        </w:rPr>
                        <w:t xml:space="preserve"> and to catch up with </w:t>
                      </w:r>
                      <w:r w:rsidR="004461A2">
                        <w:rPr>
                          <w:sz w:val="23"/>
                        </w:rPr>
                        <w:t>what God is doing in your life</w:t>
                      </w:r>
                      <w:r>
                        <w:rPr>
                          <w:sz w:val="23"/>
                        </w:rPr>
                        <w:t>, too.</w:t>
                      </w:r>
                    </w:p>
                    <w:p w14:paraId="1364E401" w14:textId="77777777" w:rsidR="00C40369" w:rsidRDefault="00C40369" w:rsidP="002F51D7">
                      <w:pPr>
                        <w:spacing w:after="120"/>
                        <w:rPr>
                          <w:sz w:val="23"/>
                          <w:szCs w:val="23"/>
                        </w:rPr>
                      </w:pPr>
                    </w:p>
                    <w:p w14:paraId="208BABD1" w14:textId="77777777" w:rsidR="002F51D7" w:rsidRDefault="002F51D7" w:rsidP="002F51D7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>Sincerely,</w:t>
                      </w:r>
                    </w:p>
                    <w:p w14:paraId="294B4645" w14:textId="77777777" w:rsidR="002F51D7" w:rsidRDefault="002F51D7" w:rsidP="002F51D7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47D39AA2" w14:textId="77777777" w:rsidR="002F51D7" w:rsidRPr="004B037A" w:rsidRDefault="002F51D7" w:rsidP="002F51D7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3"/>
                        </w:rPr>
                      </w:pPr>
                      <w:r w:rsidRPr="004B037A">
                        <w:rPr>
                          <w:b/>
                          <w:sz w:val="23"/>
                        </w:rPr>
                        <w:t>[Hand-written signature]</w:t>
                      </w:r>
                    </w:p>
                    <w:p w14:paraId="1BE02354" w14:textId="77777777" w:rsidR="002F51D7" w:rsidRDefault="002F51D7" w:rsidP="002F51D7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00B80544" w14:textId="61B04D2A" w:rsidR="002F51D7" w:rsidRPr="00DE2BD5" w:rsidRDefault="002F51D7" w:rsidP="009F2A02">
                      <w:pPr>
                        <w:rPr>
                          <w:color w:val="000000" w:themeColor="text1"/>
                          <w:sz w:val="23"/>
                          <w:szCs w:val="23"/>
                        </w:rPr>
                      </w:pPr>
                      <w:r w:rsidRPr="00DE2BD5">
                        <w:rPr>
                          <w:sz w:val="23"/>
                          <w:szCs w:val="23"/>
                        </w:rPr>
                        <w:t xml:space="preserve">P.S. </w:t>
                      </w:r>
                      <w:r w:rsidR="0087691A" w:rsidRPr="00DE2BD5">
                        <w:rPr>
                          <w:sz w:val="23"/>
                          <w:szCs w:val="23"/>
                        </w:rPr>
                        <w:t xml:space="preserve">It’s important that all my funds are in by </w:t>
                      </w:r>
                      <w:r w:rsidR="0087691A" w:rsidRPr="00DE2BD5">
                        <w:rPr>
                          <w:b/>
                          <w:sz w:val="23"/>
                          <w:szCs w:val="23"/>
                        </w:rPr>
                        <w:t>[date]</w:t>
                      </w:r>
                      <w:r w:rsidR="0087691A" w:rsidRPr="00DE2BD5">
                        <w:rPr>
                          <w:sz w:val="23"/>
                          <w:szCs w:val="23"/>
                        </w:rPr>
                        <w:t xml:space="preserve"> so I can purchase my plane tickets </w:t>
                      </w:r>
                      <w:r w:rsidR="001141AC">
                        <w:rPr>
                          <w:sz w:val="23"/>
                          <w:szCs w:val="23"/>
                        </w:rPr>
                        <w:t xml:space="preserve">and </w:t>
                      </w:r>
                      <w:r w:rsidR="0087691A" w:rsidRPr="00DE2BD5">
                        <w:rPr>
                          <w:sz w:val="23"/>
                          <w:szCs w:val="23"/>
                        </w:rPr>
                        <w:t xml:space="preserve">make other important preparations. May I hear from you by then? Give online at </w:t>
                      </w:r>
                      <w:r w:rsidR="0087691A" w:rsidRPr="00DE2BD5">
                        <w:rPr>
                          <w:b/>
                          <w:sz w:val="23"/>
                          <w:szCs w:val="23"/>
                        </w:rPr>
                        <w:t>[</w:t>
                      </w:r>
                      <w:r w:rsidR="00E118B7">
                        <w:rPr>
                          <w:b/>
                          <w:sz w:val="23"/>
                          <w:szCs w:val="23"/>
                        </w:rPr>
                        <w:t>navigators.org/staff</w:t>
                      </w:r>
                      <w:r w:rsidR="0087691A" w:rsidRPr="00DE2BD5">
                        <w:rPr>
                          <w:b/>
                          <w:sz w:val="23"/>
                          <w:szCs w:val="23"/>
                        </w:rPr>
                        <w:t>/</w:t>
                      </w:r>
                      <w:proofErr w:type="spellStart"/>
                      <w:r w:rsidR="0087691A" w:rsidRPr="00DE2BD5">
                        <w:rPr>
                          <w:b/>
                          <w:sz w:val="23"/>
                          <w:szCs w:val="23"/>
                        </w:rPr>
                        <w:t>NavID</w:t>
                      </w:r>
                      <w:proofErr w:type="spellEnd"/>
                      <w:r w:rsidR="0087691A" w:rsidRPr="00DE2BD5">
                        <w:rPr>
                          <w:b/>
                          <w:sz w:val="23"/>
                          <w:szCs w:val="23"/>
                        </w:rPr>
                        <w:t>]</w:t>
                      </w:r>
                      <w:r w:rsidR="0087691A" w:rsidRPr="00DE2BD5">
                        <w:rPr>
                          <w:sz w:val="23"/>
                          <w:szCs w:val="23"/>
                        </w:rPr>
                        <w:t>, or fill out and return the enclosed card</w:t>
                      </w:r>
                      <w:r w:rsidR="00D121E5" w:rsidRPr="00DE2BD5">
                        <w:rPr>
                          <w:sz w:val="23"/>
                          <w:szCs w:val="23"/>
                        </w:rPr>
                        <w:t>. (Make checks payable to The Navigators.)</w:t>
                      </w:r>
                      <w:r w:rsidR="0087691A" w:rsidRPr="00DE2BD5">
                        <w:rPr>
                          <w:sz w:val="23"/>
                          <w:szCs w:val="23"/>
                        </w:rPr>
                        <w:t xml:space="preserve"> Thank you!</w:t>
                      </w:r>
                    </w:p>
                  </w:txbxContent>
                </v:textbox>
              </v:shape>
            </w:pict>
          </mc:Fallback>
        </mc:AlternateContent>
      </w:r>
      <w:r w:rsidR="00124228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AC131D1" wp14:editId="00A0DA20">
                <wp:simplePos x="0" y="0"/>
                <wp:positionH relativeFrom="column">
                  <wp:posOffset>282102</wp:posOffset>
                </wp:positionH>
                <wp:positionV relativeFrom="paragraph">
                  <wp:posOffset>1293780</wp:posOffset>
                </wp:positionV>
                <wp:extent cx="7239000" cy="1712068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7120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386E14" w14:textId="77777777" w:rsidR="00C741BB" w:rsidRPr="004D4CA7" w:rsidRDefault="00C741BB" w:rsidP="00C741BB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>[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Month</w:t>
                            </w: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day</w:t>
                            </w: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23"/>
                                <w:szCs w:val="23"/>
                              </w:rPr>
                              <w:t>year</w:t>
                            </w: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>]</w:t>
                            </w:r>
                          </w:p>
                          <w:p w14:paraId="0FE397A0" w14:textId="77777777" w:rsidR="00C741BB" w:rsidRPr="000E4B51" w:rsidRDefault="00C741BB" w:rsidP="00C741BB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293C8040" w14:textId="05C23AF0" w:rsidR="00C741BB" w:rsidRDefault="00C741BB" w:rsidP="00C741BB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Dear </w:t>
                            </w:r>
                            <w:r w:rsidR="0078156E">
                              <w:rPr>
                                <w:sz w:val="23"/>
                                <w:szCs w:val="23"/>
                              </w:rPr>
                              <w:t>f</w:t>
                            </w:r>
                            <w:r w:rsidRPr="000E4B51">
                              <w:rPr>
                                <w:sz w:val="23"/>
                                <w:szCs w:val="23"/>
                              </w:rPr>
                              <w:t>riend,</w:t>
                            </w:r>
                          </w:p>
                          <w:p w14:paraId="1110DA68" w14:textId="77777777" w:rsidR="00B73033" w:rsidRDefault="00B73033" w:rsidP="00C741BB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4E979029" w14:textId="77777777" w:rsidR="00411726" w:rsidRDefault="00553498" w:rsidP="006A6B9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Fewer than </w:t>
                            </w:r>
                            <w:r w:rsidRPr="00553498">
                              <w:rPr>
                                <w:b/>
                                <w:sz w:val="23"/>
                              </w:rPr>
                              <w:t>[X%]</w:t>
                            </w:r>
                            <w:r>
                              <w:rPr>
                                <w:sz w:val="23"/>
                              </w:rPr>
                              <w:t xml:space="preserve"> of </w:t>
                            </w:r>
                            <w:r w:rsidR="00B73033" w:rsidRPr="00DD5B11">
                              <w:rPr>
                                <w:b/>
                                <w:sz w:val="23"/>
                              </w:rPr>
                              <w:t>[</w:t>
                            </w:r>
                            <w:r w:rsidR="006D1A47">
                              <w:rPr>
                                <w:b/>
                                <w:sz w:val="23"/>
                              </w:rPr>
                              <w:t>country</w:t>
                            </w:r>
                            <w:r w:rsidR="00B73033" w:rsidRPr="00DD5B11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Pr="00553498">
                              <w:rPr>
                                <w:sz w:val="23"/>
                              </w:rPr>
                              <w:t>’s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</w:rPr>
                              <w:t>people</w:t>
                            </w:r>
                            <w:r w:rsidR="00B73033">
                              <w:rPr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</w:rPr>
                              <w:t>have a personal relationship with Jesus</w:t>
                            </w:r>
                            <w:r w:rsidR="00B73033">
                              <w:rPr>
                                <w:sz w:val="23"/>
                              </w:rPr>
                              <w:t xml:space="preserve"> Christ</w:t>
                            </w:r>
                            <w:r>
                              <w:rPr>
                                <w:sz w:val="23"/>
                              </w:rPr>
                              <w:t>. The</w:t>
                            </w:r>
                            <w:r w:rsidR="00B73033">
                              <w:rPr>
                                <w:sz w:val="23"/>
                              </w:rPr>
                              <w:t xml:space="preserve"> </w:t>
                            </w:r>
                            <w:r w:rsidR="00B03F3C">
                              <w:rPr>
                                <w:sz w:val="23"/>
                              </w:rPr>
                              <w:t xml:space="preserve">Navigator </w:t>
                            </w:r>
                            <w:r w:rsidR="00357E8E">
                              <w:rPr>
                                <w:sz w:val="23"/>
                              </w:rPr>
                              <w:t xml:space="preserve">missionaries </w:t>
                            </w:r>
                            <w:r w:rsidR="00D73508">
                              <w:rPr>
                                <w:sz w:val="23"/>
                              </w:rPr>
                              <w:t xml:space="preserve">who serve </w:t>
                            </w:r>
                            <w:proofErr w:type="spellStart"/>
                            <w:proofErr w:type="gramStart"/>
                            <w:r w:rsidR="00D73508">
                              <w:rPr>
                                <w:sz w:val="23"/>
                              </w:rPr>
                              <w:t>there</w:t>
                            </w:r>
                            <w:proofErr w:type="spellEnd"/>
                            <w:proofErr w:type="gramEnd"/>
                            <w:r w:rsidR="00D73508">
                              <w:rPr>
                                <w:sz w:val="23"/>
                              </w:rPr>
                              <w:t xml:space="preserve"> long-term </w:t>
                            </w:r>
                            <w:r>
                              <w:rPr>
                                <w:sz w:val="23"/>
                              </w:rPr>
                              <w:t>want</w:t>
                            </w:r>
                            <w:r w:rsidR="00D73508">
                              <w:rPr>
                                <w:sz w:val="23"/>
                              </w:rPr>
                              <w:t xml:space="preserve"> help </w:t>
                            </w:r>
                            <w:r w:rsidR="005F0BFD">
                              <w:rPr>
                                <w:sz w:val="23"/>
                              </w:rPr>
                              <w:t>sharing the gospel</w:t>
                            </w:r>
                            <w:r>
                              <w:rPr>
                                <w:sz w:val="23"/>
                              </w:rPr>
                              <w:t>!</w:t>
                            </w:r>
                            <w:r w:rsidR="00357E8E">
                              <w:rPr>
                                <w:sz w:val="23"/>
                              </w:rPr>
                              <w:t xml:space="preserve"> </w:t>
                            </w:r>
                            <w:r w:rsidR="006D1A47">
                              <w:rPr>
                                <w:sz w:val="23"/>
                              </w:rPr>
                              <w:t xml:space="preserve">This summer I’ll </w:t>
                            </w:r>
                            <w:r w:rsidR="00B03F3C">
                              <w:rPr>
                                <w:sz w:val="23"/>
                              </w:rPr>
                              <w:t xml:space="preserve">join these front-line Navigators and </w:t>
                            </w:r>
                            <w:r>
                              <w:rPr>
                                <w:sz w:val="23"/>
                              </w:rPr>
                              <w:t>minister</w:t>
                            </w:r>
                            <w:r w:rsidR="00B03F3C">
                              <w:rPr>
                                <w:sz w:val="23"/>
                              </w:rPr>
                              <w:t xml:space="preserve"> alongside them for</w:t>
                            </w:r>
                            <w:r w:rsidR="006D1A47">
                              <w:rPr>
                                <w:sz w:val="23"/>
                              </w:rPr>
                              <w:t xml:space="preserve"> </w:t>
                            </w:r>
                            <w:r w:rsidR="006D1A47" w:rsidRPr="005D32DA">
                              <w:rPr>
                                <w:b/>
                                <w:sz w:val="23"/>
                              </w:rPr>
                              <w:t>[X]</w:t>
                            </w:r>
                            <w:r w:rsidR="006D1A47">
                              <w:rPr>
                                <w:sz w:val="23"/>
                              </w:rPr>
                              <w:t xml:space="preserve"> weeks in </w:t>
                            </w:r>
                            <w:r w:rsidR="00B03F3C">
                              <w:rPr>
                                <w:b/>
                                <w:sz w:val="23"/>
                              </w:rPr>
                              <w:t>[cit</w:t>
                            </w:r>
                            <w:r w:rsidR="00124228">
                              <w:rPr>
                                <w:b/>
                                <w:sz w:val="23"/>
                              </w:rPr>
                              <w:t xml:space="preserve">y or </w:t>
                            </w:r>
                            <w:r w:rsidR="00B03F3C">
                              <w:rPr>
                                <w:b/>
                                <w:sz w:val="23"/>
                              </w:rPr>
                              <w:t>ministry</w:t>
                            </w:r>
                            <w:r w:rsidR="00124228">
                              <w:rPr>
                                <w:b/>
                                <w:sz w:val="23"/>
                              </w:rPr>
                              <w:t xml:space="preserve"> location</w:t>
                            </w:r>
                            <w:r w:rsidR="006D1A47" w:rsidRPr="005D32DA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="009138B0">
                              <w:rPr>
                                <w:sz w:val="23"/>
                              </w:rPr>
                              <w:t>.</w:t>
                            </w:r>
                          </w:p>
                          <w:p w14:paraId="27826091" w14:textId="77777777" w:rsidR="00411726" w:rsidRDefault="00411726" w:rsidP="006A6B9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FBF7530" w14:textId="77777777" w:rsidR="008C1DF3" w:rsidRPr="00675BF8" w:rsidRDefault="006D1A47" w:rsidP="006A6B9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E16B2A"/>
                                <w:sz w:val="23"/>
                              </w:rPr>
                              <w:t>T</w:t>
                            </w:r>
                            <w:r w:rsidR="00124228">
                              <w:rPr>
                                <w:b/>
                                <w:color w:val="E16B2A"/>
                                <w:sz w:val="23"/>
                              </w:rPr>
                              <w:t>o participate in this incredible opportunity</w:t>
                            </w:r>
                            <w:r>
                              <w:rPr>
                                <w:b/>
                                <w:color w:val="E16B2A"/>
                                <w:sz w:val="23"/>
                              </w:rPr>
                              <w:t>,</w:t>
                            </w:r>
                            <w:r w:rsidRPr="00D807CA">
                              <w:rPr>
                                <w:b/>
                                <w:color w:val="E16B2A"/>
                                <w:sz w:val="23"/>
                              </w:rPr>
                              <w:t xml:space="preserve"> I’ll need your help</w:t>
                            </w:r>
                            <w:r>
                              <w:rPr>
                                <w:b/>
                                <w:color w:val="E16B2A"/>
                                <w:sz w:val="23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131D1" id="Text Box 6" o:spid="_x0000_s1028" type="#_x0000_t202" style="position:absolute;margin-left:22.2pt;margin-top:101.85pt;width:570pt;height:134.8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" filled="f" stroked="f" strokeweight=".5pt">
                <v:textbox>
                  <w:txbxContent>
                    <w:p w14:paraId="00386E14" w14:textId="77777777" w:rsidR="00C741BB" w:rsidRPr="004D4CA7" w:rsidRDefault="00C741BB" w:rsidP="00C741BB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3"/>
                          <w:szCs w:val="23"/>
                        </w:rPr>
                      </w:pPr>
                      <w:r w:rsidRPr="004D4CA7">
                        <w:rPr>
                          <w:b/>
                          <w:sz w:val="23"/>
                          <w:szCs w:val="23"/>
                        </w:rPr>
                        <w:t>[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>Month</w:t>
                      </w:r>
                      <w:r w:rsidRPr="004D4CA7"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>day</w:t>
                      </w:r>
                      <w:r w:rsidRPr="004D4CA7">
                        <w:rPr>
                          <w:b/>
                          <w:sz w:val="23"/>
                          <w:szCs w:val="23"/>
                        </w:rPr>
                        <w:t xml:space="preserve">, </w:t>
                      </w:r>
                      <w:r>
                        <w:rPr>
                          <w:b/>
                          <w:sz w:val="23"/>
                          <w:szCs w:val="23"/>
                        </w:rPr>
                        <w:t>year</w:t>
                      </w:r>
                      <w:r w:rsidRPr="004D4CA7">
                        <w:rPr>
                          <w:b/>
                          <w:sz w:val="23"/>
                          <w:szCs w:val="23"/>
                        </w:rPr>
                        <w:t>]</w:t>
                      </w:r>
                    </w:p>
                    <w:p w14:paraId="0FE397A0" w14:textId="77777777" w:rsidR="00C741BB" w:rsidRPr="000E4B51" w:rsidRDefault="00C741BB" w:rsidP="00C741BB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  <w:szCs w:val="23"/>
                        </w:rPr>
                      </w:pPr>
                    </w:p>
                    <w:p w14:paraId="293C8040" w14:textId="05C23AF0" w:rsidR="00C741BB" w:rsidRDefault="00C741BB" w:rsidP="00C741BB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Dear </w:t>
                      </w:r>
                      <w:r w:rsidR="0078156E">
                        <w:rPr>
                          <w:sz w:val="23"/>
                          <w:szCs w:val="23"/>
                        </w:rPr>
                        <w:t>f</w:t>
                      </w:r>
                      <w:r w:rsidRPr="000E4B51">
                        <w:rPr>
                          <w:sz w:val="23"/>
                          <w:szCs w:val="23"/>
                        </w:rPr>
                        <w:t>riend,</w:t>
                      </w:r>
                    </w:p>
                    <w:p w14:paraId="1110DA68" w14:textId="77777777" w:rsidR="00B73033" w:rsidRDefault="00B73033" w:rsidP="00C741BB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  <w:szCs w:val="23"/>
                        </w:rPr>
                      </w:pPr>
                    </w:p>
                    <w:p w14:paraId="4E979029" w14:textId="77777777" w:rsidR="00411726" w:rsidRDefault="00553498" w:rsidP="006A6B9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Fewer than </w:t>
                      </w:r>
                      <w:r w:rsidRPr="00553498">
                        <w:rPr>
                          <w:b/>
                          <w:sz w:val="23"/>
                        </w:rPr>
                        <w:t>[X%]</w:t>
                      </w:r>
                      <w:r>
                        <w:rPr>
                          <w:sz w:val="23"/>
                        </w:rPr>
                        <w:t xml:space="preserve"> of </w:t>
                      </w:r>
                      <w:r w:rsidR="00B73033" w:rsidRPr="00DD5B11">
                        <w:rPr>
                          <w:b/>
                          <w:sz w:val="23"/>
                        </w:rPr>
                        <w:t>[</w:t>
                      </w:r>
                      <w:r w:rsidR="006D1A47">
                        <w:rPr>
                          <w:b/>
                          <w:sz w:val="23"/>
                        </w:rPr>
                        <w:t>country</w:t>
                      </w:r>
                      <w:r w:rsidR="00B73033" w:rsidRPr="00DD5B11">
                        <w:rPr>
                          <w:b/>
                          <w:sz w:val="23"/>
                        </w:rPr>
                        <w:t>]</w:t>
                      </w:r>
                      <w:r w:rsidRPr="00553498">
                        <w:rPr>
                          <w:sz w:val="23"/>
                        </w:rPr>
                        <w:t>’s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>
                        <w:rPr>
                          <w:sz w:val="23"/>
                        </w:rPr>
                        <w:t>people</w:t>
                      </w:r>
                      <w:r w:rsidR="00B73033">
                        <w:rPr>
                          <w:sz w:val="23"/>
                        </w:rPr>
                        <w:t xml:space="preserve"> </w:t>
                      </w:r>
                      <w:r>
                        <w:rPr>
                          <w:sz w:val="23"/>
                        </w:rPr>
                        <w:t>have a personal relationship with Jesus</w:t>
                      </w:r>
                      <w:r w:rsidR="00B73033">
                        <w:rPr>
                          <w:sz w:val="23"/>
                        </w:rPr>
                        <w:t xml:space="preserve"> Christ</w:t>
                      </w:r>
                      <w:r>
                        <w:rPr>
                          <w:sz w:val="23"/>
                        </w:rPr>
                        <w:t>. The</w:t>
                      </w:r>
                      <w:r w:rsidR="00B73033">
                        <w:rPr>
                          <w:sz w:val="23"/>
                        </w:rPr>
                        <w:t xml:space="preserve"> </w:t>
                      </w:r>
                      <w:r w:rsidR="00B03F3C">
                        <w:rPr>
                          <w:sz w:val="23"/>
                        </w:rPr>
                        <w:t xml:space="preserve">Navigator </w:t>
                      </w:r>
                      <w:r w:rsidR="00357E8E">
                        <w:rPr>
                          <w:sz w:val="23"/>
                        </w:rPr>
                        <w:t xml:space="preserve">missionaries </w:t>
                      </w:r>
                      <w:r w:rsidR="00D73508">
                        <w:rPr>
                          <w:sz w:val="23"/>
                        </w:rPr>
                        <w:t xml:space="preserve">who serve </w:t>
                      </w:r>
                      <w:proofErr w:type="spellStart"/>
                      <w:proofErr w:type="gramStart"/>
                      <w:r w:rsidR="00D73508">
                        <w:rPr>
                          <w:sz w:val="23"/>
                        </w:rPr>
                        <w:t>there</w:t>
                      </w:r>
                      <w:proofErr w:type="spellEnd"/>
                      <w:proofErr w:type="gramEnd"/>
                      <w:r w:rsidR="00D73508">
                        <w:rPr>
                          <w:sz w:val="23"/>
                        </w:rPr>
                        <w:t xml:space="preserve"> long-term </w:t>
                      </w:r>
                      <w:r>
                        <w:rPr>
                          <w:sz w:val="23"/>
                        </w:rPr>
                        <w:t>want</w:t>
                      </w:r>
                      <w:r w:rsidR="00D73508">
                        <w:rPr>
                          <w:sz w:val="23"/>
                        </w:rPr>
                        <w:t xml:space="preserve"> help </w:t>
                      </w:r>
                      <w:r w:rsidR="005F0BFD">
                        <w:rPr>
                          <w:sz w:val="23"/>
                        </w:rPr>
                        <w:t>sharing the gospel</w:t>
                      </w:r>
                      <w:r>
                        <w:rPr>
                          <w:sz w:val="23"/>
                        </w:rPr>
                        <w:t>!</w:t>
                      </w:r>
                      <w:r w:rsidR="00357E8E">
                        <w:rPr>
                          <w:sz w:val="23"/>
                        </w:rPr>
                        <w:t xml:space="preserve"> </w:t>
                      </w:r>
                      <w:r w:rsidR="006D1A47">
                        <w:rPr>
                          <w:sz w:val="23"/>
                        </w:rPr>
                        <w:t xml:space="preserve">This summer I’ll </w:t>
                      </w:r>
                      <w:r w:rsidR="00B03F3C">
                        <w:rPr>
                          <w:sz w:val="23"/>
                        </w:rPr>
                        <w:t xml:space="preserve">join these front-line Navigators and </w:t>
                      </w:r>
                      <w:r>
                        <w:rPr>
                          <w:sz w:val="23"/>
                        </w:rPr>
                        <w:t>minister</w:t>
                      </w:r>
                      <w:r w:rsidR="00B03F3C">
                        <w:rPr>
                          <w:sz w:val="23"/>
                        </w:rPr>
                        <w:t xml:space="preserve"> alongside them for</w:t>
                      </w:r>
                      <w:r w:rsidR="006D1A47">
                        <w:rPr>
                          <w:sz w:val="23"/>
                        </w:rPr>
                        <w:t xml:space="preserve"> </w:t>
                      </w:r>
                      <w:r w:rsidR="006D1A47" w:rsidRPr="005D32DA">
                        <w:rPr>
                          <w:b/>
                          <w:sz w:val="23"/>
                        </w:rPr>
                        <w:t>[X]</w:t>
                      </w:r>
                      <w:r w:rsidR="006D1A47">
                        <w:rPr>
                          <w:sz w:val="23"/>
                        </w:rPr>
                        <w:t xml:space="preserve"> weeks in </w:t>
                      </w:r>
                      <w:r w:rsidR="00B03F3C">
                        <w:rPr>
                          <w:b/>
                          <w:sz w:val="23"/>
                        </w:rPr>
                        <w:t>[cit</w:t>
                      </w:r>
                      <w:r w:rsidR="00124228">
                        <w:rPr>
                          <w:b/>
                          <w:sz w:val="23"/>
                        </w:rPr>
                        <w:t xml:space="preserve">y or </w:t>
                      </w:r>
                      <w:r w:rsidR="00B03F3C">
                        <w:rPr>
                          <w:b/>
                          <w:sz w:val="23"/>
                        </w:rPr>
                        <w:t>ministry</w:t>
                      </w:r>
                      <w:r w:rsidR="00124228">
                        <w:rPr>
                          <w:b/>
                          <w:sz w:val="23"/>
                        </w:rPr>
                        <w:t xml:space="preserve"> location</w:t>
                      </w:r>
                      <w:r w:rsidR="006D1A47" w:rsidRPr="005D32DA">
                        <w:rPr>
                          <w:b/>
                          <w:sz w:val="23"/>
                        </w:rPr>
                        <w:t>]</w:t>
                      </w:r>
                      <w:r w:rsidR="009138B0">
                        <w:rPr>
                          <w:sz w:val="23"/>
                        </w:rPr>
                        <w:t>.</w:t>
                      </w:r>
                    </w:p>
                    <w:p w14:paraId="27826091" w14:textId="77777777" w:rsidR="00411726" w:rsidRDefault="00411726" w:rsidP="006A6B9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3"/>
                        </w:rPr>
                      </w:pPr>
                    </w:p>
                    <w:p w14:paraId="4FBF7530" w14:textId="77777777" w:rsidR="008C1DF3" w:rsidRPr="00675BF8" w:rsidRDefault="006D1A47" w:rsidP="006A6B9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</w:rPr>
                      </w:pPr>
                      <w:r>
                        <w:rPr>
                          <w:b/>
                          <w:color w:val="E16B2A"/>
                          <w:sz w:val="23"/>
                        </w:rPr>
                        <w:t>T</w:t>
                      </w:r>
                      <w:r w:rsidR="00124228">
                        <w:rPr>
                          <w:b/>
                          <w:color w:val="E16B2A"/>
                          <w:sz w:val="23"/>
                        </w:rPr>
                        <w:t>o participate in this incredible opportunity</w:t>
                      </w:r>
                      <w:r>
                        <w:rPr>
                          <w:b/>
                          <w:color w:val="E16B2A"/>
                          <w:sz w:val="23"/>
                        </w:rPr>
                        <w:t>,</w:t>
                      </w:r>
                      <w:r w:rsidRPr="00D807CA">
                        <w:rPr>
                          <w:b/>
                          <w:color w:val="E16B2A"/>
                          <w:sz w:val="23"/>
                        </w:rPr>
                        <w:t xml:space="preserve"> I’ll need your help</w:t>
                      </w:r>
                      <w:r>
                        <w:rPr>
                          <w:b/>
                          <w:color w:val="E16B2A"/>
                          <w:sz w:val="23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C4036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DC9DC5" wp14:editId="6B9D657B">
                <wp:simplePos x="0" y="0"/>
                <wp:positionH relativeFrom="column">
                  <wp:posOffset>5183505</wp:posOffset>
                </wp:positionH>
                <wp:positionV relativeFrom="paragraph">
                  <wp:posOffset>3203103</wp:posOffset>
                </wp:positionV>
                <wp:extent cx="2201545" cy="25882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2588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223588" w14:textId="77777777" w:rsidR="00C741BB" w:rsidRPr="00DB55C5" w:rsidRDefault="00C741BB" w:rsidP="00C741BB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4E6C7427" w14:textId="77777777" w:rsidR="00C741BB" w:rsidRPr="00DB55C5" w:rsidRDefault="00C741BB" w:rsidP="00C741BB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31B0DC87" w14:textId="77777777" w:rsidR="00C741BB" w:rsidRPr="001A4C2B" w:rsidRDefault="00C741BB" w:rsidP="00C741BB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  <w:t>PHOTO</w:t>
                            </w:r>
                          </w:p>
                          <w:p w14:paraId="6908F125" w14:textId="77777777" w:rsidR="00C741BB" w:rsidRPr="00DB55C5" w:rsidRDefault="00C741BB" w:rsidP="00C741BB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17180AEF" w14:textId="77777777" w:rsidR="00C741BB" w:rsidRPr="004461A2" w:rsidRDefault="004461A2" w:rsidP="00C741BB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This summer I’ll minister with The Navigators in </w:t>
                            </w:r>
                            <w:r w:rsidRPr="00404DDB">
                              <w:rPr>
                                <w:rFonts w:ascii="Montserrat" w:hAnsi="Montserrat"/>
                                <w:b/>
                                <w:sz w:val="20"/>
                                <w:szCs w:val="20"/>
                              </w:rPr>
                              <w:t>[country].</w:t>
                            </w:r>
                            <w:r>
                              <w:rPr>
                                <w:sz w:val="23"/>
                              </w:rPr>
                              <w:t xml:space="preserve"> </w:t>
                            </w:r>
                            <w:r w:rsidRPr="004461A2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I’m excited about what God will </w:t>
                            </w:r>
                            <w:r w:rsidR="00404DDB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do in people’s lives</w:t>
                            </w:r>
                            <w:r w:rsidRPr="004461A2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there </w:t>
                            </w:r>
                            <w:r w:rsidR="00404DDB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and</w:t>
                            </w:r>
                            <w:r w:rsidRPr="004461A2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in my life</w:t>
                            </w:r>
                            <w: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,</w:t>
                            </w:r>
                            <w:r w:rsidRPr="004461A2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too!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C5803" id="Text Box 14" o:spid="_x0000_s1029" type="#_x0000_t202" style="position:absolute;margin-left:408.15pt;margin-top:252.2pt;width:173.35pt;height:20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" filled="f" stroked="f" strokeweight=".5pt">
                <v:textbox>
                  <w:txbxContent>
                    <w:p w:rsidR="00C741BB" w:rsidRPr="00DB55C5" w:rsidRDefault="00C741BB" w:rsidP="00C741BB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C741BB" w:rsidRPr="00DB55C5" w:rsidRDefault="00C741BB" w:rsidP="00C741BB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C741BB" w:rsidRPr="001A4C2B" w:rsidRDefault="00C741BB" w:rsidP="00C741BB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  <w:t>PHOTO</w:t>
                      </w:r>
                    </w:p>
                    <w:p w:rsidR="00C741BB" w:rsidRPr="00DB55C5" w:rsidRDefault="00C741BB" w:rsidP="00C741BB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C741BB" w:rsidRPr="004461A2" w:rsidRDefault="004461A2" w:rsidP="00C741BB">
                      <w:pPr>
                        <w:pStyle w:val="Caption"/>
                        <w:jc w:val="center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This summer I’ll minister with The Navigators in </w:t>
                      </w:r>
                      <w:r w:rsidRPr="00404DDB">
                        <w:rPr>
                          <w:rFonts w:ascii="Montserrat" w:hAnsi="Montserrat"/>
                          <w:b/>
                          <w:sz w:val="20"/>
                          <w:szCs w:val="20"/>
                        </w:rPr>
                        <w:t>[country].</w:t>
                      </w:r>
                      <w:r>
                        <w:rPr>
                          <w:sz w:val="23"/>
                        </w:rPr>
                        <w:t xml:space="preserve"> </w:t>
                      </w:r>
                      <w:r w:rsidRPr="004461A2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I’m excited about what God will </w:t>
                      </w:r>
                      <w:r w:rsidR="00404DDB">
                        <w:rPr>
                          <w:rFonts w:ascii="Montserrat" w:hAnsi="Montserrat"/>
                          <w:sz w:val="20"/>
                          <w:szCs w:val="20"/>
                        </w:rPr>
                        <w:t>do in people’s lives</w:t>
                      </w:r>
                      <w:r w:rsidRPr="004461A2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there </w:t>
                      </w:r>
                      <w:r w:rsidR="00404DDB">
                        <w:rPr>
                          <w:rFonts w:ascii="Montserrat" w:hAnsi="Montserrat"/>
                          <w:sz w:val="20"/>
                          <w:szCs w:val="20"/>
                        </w:rPr>
                        <w:t>and</w:t>
                      </w:r>
                      <w:r w:rsidRPr="004461A2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in my life</w:t>
                      </w:r>
                      <w:r>
                        <w:rPr>
                          <w:rFonts w:ascii="Montserrat" w:hAnsi="Montserrat"/>
                          <w:sz w:val="20"/>
                          <w:szCs w:val="20"/>
                        </w:rPr>
                        <w:t>,</w:t>
                      </w:r>
                      <w:r w:rsidRPr="004461A2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too!</w:t>
                      </w:r>
                    </w:p>
                  </w:txbxContent>
                </v:textbox>
              </v:shape>
            </w:pict>
          </mc:Fallback>
        </mc:AlternateContent>
      </w:r>
      <w:r w:rsidR="006C2C9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4B1FF7" wp14:editId="2D15F902">
                <wp:simplePos x="0" y="0"/>
                <wp:positionH relativeFrom="column">
                  <wp:posOffset>431800</wp:posOffset>
                </wp:positionH>
                <wp:positionV relativeFrom="paragraph">
                  <wp:posOffset>9525000</wp:posOffset>
                </wp:positionV>
                <wp:extent cx="695071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07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B70570" w14:textId="77777777" w:rsidR="00053A25" w:rsidRPr="00053A25" w:rsidRDefault="00053A25" w:rsidP="00053A25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</w:rPr>
                            </w:pP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proofErr w:type="gramStart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NAME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</w:t>
                            </w:r>
                            <w:proofErr w:type="gramEnd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EMAIL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PHONE NUMBER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6646" id="Text Box 11" o:spid="_x0000_s1033" type="#_x0000_t202" style="position:absolute;margin-left:34pt;margin-top:750pt;width:547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" filled="f" stroked="f" strokeweight=".5pt">
                <v:textbox>
                  <w:txbxContent>
                    <w:p w:rsidR="00053A25" w:rsidRPr="00053A25" w:rsidRDefault="00053A25" w:rsidP="00053A25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</w:rPr>
                      </w:pP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proofErr w:type="gramStart"/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NAME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</w:t>
                      </w:r>
                      <w:proofErr w:type="gramEnd"/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EMAIL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PHONE NUMBER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E961BD">
        <w:rPr>
          <w:noProof/>
        </w:rPr>
        <w:drawing>
          <wp:inline distT="0" distB="0" distL="0" distR="0" wp14:anchorId="3EFE96FF" wp14:editId="47F3833D">
            <wp:extent cx="7772400" cy="10058400"/>
            <wp:effectExtent l="0" t="0" r="0" b="0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lobe Blu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F1FDB" w14:textId="77777777" w:rsidR="0023069C" w:rsidRDefault="0023069C" w:rsidP="0023069C">
      <w:pPr>
        <w:spacing w:before="1320"/>
        <w:ind w:left="720" w:right="720"/>
        <w:rPr>
          <w:sz w:val="24"/>
          <w:szCs w:val="24"/>
        </w:rPr>
      </w:pPr>
    </w:p>
    <w:p w14:paraId="2525E3AF" w14:textId="77777777" w:rsidR="00053A25" w:rsidRPr="0087691A" w:rsidRDefault="00053A25" w:rsidP="0087691A">
      <w:pPr>
        <w:ind w:left="720" w:right="720"/>
        <w:rPr>
          <w:b/>
          <w:sz w:val="24"/>
          <w:szCs w:val="24"/>
        </w:rPr>
      </w:pPr>
    </w:p>
    <w:sectPr w:rsidR="00053A25" w:rsidRPr="0087691A" w:rsidSect="00053A25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pitch w:val="variable"/>
    <w:sig w:usb0="A00002FF" w:usb1="4000207B" w:usb2="00000000" w:usb3="00000000" w:csb0="00000197" w:csb1="00000000"/>
  </w:font>
  <w:font w:name="Montserrat Medium">
    <w:panose1 w:val="00000600000000000000"/>
    <w:charset w:val="4D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7A42"/>
    <w:multiLevelType w:val="hybridMultilevel"/>
    <w:tmpl w:val="1DD8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95A44"/>
    <w:multiLevelType w:val="hybridMultilevel"/>
    <w:tmpl w:val="7E3A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998933">
    <w:abstractNumId w:val="0"/>
  </w:num>
  <w:num w:numId="2" w16cid:durableId="52830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40"/>
    <w:rsid w:val="0001774C"/>
    <w:rsid w:val="00053A25"/>
    <w:rsid w:val="00085EBA"/>
    <w:rsid w:val="001141AC"/>
    <w:rsid w:val="00124228"/>
    <w:rsid w:val="001956FD"/>
    <w:rsid w:val="00195D68"/>
    <w:rsid w:val="00196BC7"/>
    <w:rsid w:val="0023069C"/>
    <w:rsid w:val="00283F1E"/>
    <w:rsid w:val="002855D8"/>
    <w:rsid w:val="002F51D7"/>
    <w:rsid w:val="00330E08"/>
    <w:rsid w:val="00357E8E"/>
    <w:rsid w:val="00404DDB"/>
    <w:rsid w:val="00411726"/>
    <w:rsid w:val="004461A2"/>
    <w:rsid w:val="00545A40"/>
    <w:rsid w:val="00553498"/>
    <w:rsid w:val="00581CCF"/>
    <w:rsid w:val="005D32DA"/>
    <w:rsid w:val="005F0BFD"/>
    <w:rsid w:val="00675BF8"/>
    <w:rsid w:val="006A6B92"/>
    <w:rsid w:val="006C2C9B"/>
    <w:rsid w:val="006D1A47"/>
    <w:rsid w:val="0078156E"/>
    <w:rsid w:val="0087691A"/>
    <w:rsid w:val="00891772"/>
    <w:rsid w:val="008C1DF3"/>
    <w:rsid w:val="008E3962"/>
    <w:rsid w:val="009138B0"/>
    <w:rsid w:val="00962E98"/>
    <w:rsid w:val="009E78D0"/>
    <w:rsid w:val="009F2A02"/>
    <w:rsid w:val="00A15174"/>
    <w:rsid w:val="00B03F3C"/>
    <w:rsid w:val="00B4045B"/>
    <w:rsid w:val="00B73033"/>
    <w:rsid w:val="00BC247C"/>
    <w:rsid w:val="00BD125B"/>
    <w:rsid w:val="00BD72B4"/>
    <w:rsid w:val="00C40369"/>
    <w:rsid w:val="00C741BB"/>
    <w:rsid w:val="00D121E5"/>
    <w:rsid w:val="00D34C5A"/>
    <w:rsid w:val="00D73508"/>
    <w:rsid w:val="00DE2BD5"/>
    <w:rsid w:val="00DF5736"/>
    <w:rsid w:val="00E118B7"/>
    <w:rsid w:val="00E961BD"/>
    <w:rsid w:val="00F6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2418"/>
  <w15:chartTrackingRefBased/>
  <w15:docId w15:val="{CE227B0F-531E-AD4B-A664-43A99279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3A2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77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A6B92"/>
    <w:pPr>
      <w:widowControl/>
      <w:autoSpaceDE/>
      <w:autoSpaceDN/>
      <w:spacing w:line="276" w:lineRule="auto"/>
      <w:ind w:left="720"/>
      <w:contextualSpacing/>
    </w:pPr>
    <w:rPr>
      <w:rFonts w:ascii="Arial" w:eastAsia="Arial" w:hAnsi="Arial" w:cs="Arial"/>
      <w:lang w:val="e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741B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olly.Gilberts/Desktop/Desktop/Newsletter%20Templates%20%206.20/Globe%20Template/Globe%20Blu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Globe Blue.dotx</Template>
  <TotalTime>221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Molly Gilberts</cp:lastModifiedBy>
  <cp:revision>22</cp:revision>
  <cp:lastPrinted>2020-11-04T22:07:00Z</cp:lastPrinted>
  <dcterms:created xsi:type="dcterms:W3CDTF">2020-08-06T00:03:00Z</dcterms:created>
  <dcterms:modified xsi:type="dcterms:W3CDTF">2024-02-21T22:28:00Z</dcterms:modified>
</cp:coreProperties>
</file>